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E498" w14:textId="753FA030" w:rsidR="00A073DC" w:rsidRPr="00637B26" w:rsidRDefault="00A073DC" w:rsidP="00637B26">
      <w:pPr>
        <w:adjustRightInd/>
      </w:pPr>
      <w:r w:rsidRPr="00637B26">
        <w:rPr>
          <w:rFonts w:hint="eastAsia"/>
        </w:rPr>
        <w:t>様式第</w:t>
      </w:r>
      <w:r w:rsidR="00C46954" w:rsidRPr="00637B26">
        <w:rPr>
          <w:rFonts w:hint="eastAsia"/>
        </w:rPr>
        <w:t>１</w:t>
      </w:r>
      <w:r w:rsidRPr="00637B26">
        <w:rPr>
          <w:rFonts w:hint="eastAsia"/>
        </w:rPr>
        <w:t>号</w:t>
      </w:r>
    </w:p>
    <w:p w14:paraId="2C9354EA" w14:textId="1726BCCD" w:rsidR="00A073DC" w:rsidRPr="00637B26" w:rsidRDefault="00DC6FE8">
      <w:pPr>
        <w:jc w:val="right"/>
      </w:pPr>
      <w:r>
        <w:rPr>
          <w:rFonts w:hint="eastAsia"/>
        </w:rPr>
        <w:t xml:space="preserve">令和　　</w:t>
      </w:r>
      <w:r w:rsidR="00A073DC" w:rsidRPr="00637B26">
        <w:rPr>
          <w:rFonts w:hint="eastAsia"/>
        </w:rPr>
        <w:t>年　　月　　日</w:t>
      </w:r>
    </w:p>
    <w:p w14:paraId="2B2D699A" w14:textId="77777777" w:rsidR="00A073DC" w:rsidRPr="00637B26" w:rsidRDefault="00A073DC"/>
    <w:p w14:paraId="0839158F" w14:textId="4A3BC9F0" w:rsidR="00A073DC" w:rsidRPr="00637B26" w:rsidRDefault="00A073DC">
      <w:r w:rsidRPr="00637B26">
        <w:rPr>
          <w:rFonts w:hint="eastAsia"/>
        </w:rPr>
        <w:t xml:space="preserve">茨城町長　</w:t>
      </w:r>
      <w:r w:rsidR="00DC6FE8">
        <w:rPr>
          <w:rFonts w:hint="eastAsia"/>
        </w:rPr>
        <w:t>小林　宣夫　殿</w:t>
      </w:r>
    </w:p>
    <w:p w14:paraId="10FCD5E9" w14:textId="77777777" w:rsidR="00A073DC" w:rsidRPr="00637B26" w:rsidRDefault="00A073DC"/>
    <w:p w14:paraId="4EA6FFA5" w14:textId="77777777" w:rsidR="00A073DC" w:rsidRPr="00637B26" w:rsidRDefault="00A073DC"/>
    <w:p w14:paraId="77AA3906" w14:textId="77777777" w:rsidR="00A073DC" w:rsidRPr="00637B26" w:rsidRDefault="00A073DC">
      <w:pPr>
        <w:jc w:val="right"/>
      </w:pPr>
      <w:r w:rsidRPr="00637B26">
        <w:rPr>
          <w:rFonts w:hint="eastAsia"/>
          <w:spacing w:val="425"/>
        </w:rPr>
        <w:t>住</w:t>
      </w:r>
      <w:r w:rsidRPr="00637B26">
        <w:rPr>
          <w:rFonts w:hint="eastAsia"/>
        </w:rPr>
        <w:t xml:space="preserve">所　　　　　　　　　　　　</w:t>
      </w:r>
    </w:p>
    <w:p w14:paraId="585AA472" w14:textId="77777777" w:rsidR="00A073DC" w:rsidRPr="00637B26" w:rsidRDefault="00A073DC">
      <w:pPr>
        <w:jc w:val="right"/>
      </w:pPr>
      <w:r w:rsidRPr="00637B26">
        <w:rPr>
          <w:rFonts w:hint="eastAsia"/>
        </w:rPr>
        <w:t xml:space="preserve">商号又は名称　　　　　　　　　　　　</w:t>
      </w:r>
    </w:p>
    <w:p w14:paraId="2863A0A0" w14:textId="77777777" w:rsidR="00A073DC" w:rsidRPr="00637B26" w:rsidRDefault="00A073DC">
      <w:pPr>
        <w:jc w:val="right"/>
      </w:pPr>
      <w:r w:rsidRPr="00637B26">
        <w:rPr>
          <w:rFonts w:hint="eastAsia"/>
        </w:rPr>
        <w:t xml:space="preserve">代表者職氏名　　　　　　　　　　</w:t>
      </w:r>
      <w:r w:rsidR="00D75C46" w:rsidRPr="00637B26">
        <w:rPr>
          <w:rFonts w:hint="eastAsia"/>
        </w:rPr>
        <w:t xml:space="preserve">　㊞</w:t>
      </w:r>
    </w:p>
    <w:p w14:paraId="1115F398" w14:textId="77777777" w:rsidR="00A073DC" w:rsidRPr="00637B26" w:rsidRDefault="00A073DC"/>
    <w:p w14:paraId="122EBD0D" w14:textId="77777777" w:rsidR="00A073DC" w:rsidRPr="00637B26" w:rsidRDefault="00A073DC"/>
    <w:p w14:paraId="2617635B" w14:textId="77777777" w:rsidR="00A073DC" w:rsidRPr="00637B26" w:rsidRDefault="00A073DC" w:rsidP="004854D4">
      <w:pPr>
        <w:jc w:val="center"/>
      </w:pPr>
      <w:r w:rsidRPr="00637B26">
        <w:rPr>
          <w:rFonts w:hint="eastAsia"/>
        </w:rPr>
        <w:t>プロポーザル参加表明申出書</w:t>
      </w:r>
    </w:p>
    <w:p w14:paraId="6A4B6669" w14:textId="77777777" w:rsidR="00A073DC" w:rsidRPr="00637B26" w:rsidRDefault="00A073DC"/>
    <w:p w14:paraId="69A4A781" w14:textId="77777777" w:rsidR="00A073DC" w:rsidRPr="00637B26" w:rsidRDefault="00A073DC"/>
    <w:p w14:paraId="6CBAE623" w14:textId="77777777" w:rsidR="00A073DC" w:rsidRPr="00637B26" w:rsidRDefault="00A073DC">
      <w:r w:rsidRPr="00637B26">
        <w:rPr>
          <w:rFonts w:hint="eastAsia"/>
        </w:rPr>
        <w:t xml:space="preserve">　次の件について，プロポーザルの参加を申し込みます。</w:t>
      </w:r>
    </w:p>
    <w:p w14:paraId="591BCA98" w14:textId="77777777" w:rsidR="00A073DC" w:rsidRPr="00637B26" w:rsidRDefault="00A073DC"/>
    <w:p w14:paraId="56ADB98D" w14:textId="77777777" w:rsidR="00DC6FE8" w:rsidRDefault="00A073DC" w:rsidP="00DC6FE8">
      <w:r w:rsidRPr="00637B26">
        <w:rPr>
          <w:rFonts w:hint="eastAsia"/>
          <w:spacing w:val="105"/>
        </w:rPr>
        <w:t>件</w:t>
      </w:r>
      <w:r w:rsidRPr="00637B26">
        <w:rPr>
          <w:rFonts w:hint="eastAsia"/>
        </w:rPr>
        <w:t>名</w:t>
      </w:r>
    </w:p>
    <w:p w14:paraId="1A38090E" w14:textId="2BE6F765" w:rsidR="00A073DC" w:rsidRPr="00637B26" w:rsidRDefault="00DC6FE8" w:rsidP="00BD07C3">
      <w:pPr>
        <w:ind w:firstLineChars="50" w:firstLine="105"/>
      </w:pPr>
      <w:r>
        <w:rPr>
          <w:rFonts w:hint="eastAsia"/>
        </w:rPr>
        <w:t>茨城町第７次総合計画・第４期総合戦略策定支援業務委託公募型プロポーザル(書類審査)</w:t>
      </w:r>
    </w:p>
    <w:p w14:paraId="72C01DC6" w14:textId="77777777" w:rsidR="00A073DC" w:rsidRPr="00637B26" w:rsidRDefault="00A073DC"/>
    <w:p w14:paraId="4F431DE7" w14:textId="77777777" w:rsidR="00A073DC" w:rsidRPr="00637B26" w:rsidRDefault="00A073DC"/>
    <w:p w14:paraId="5CDF1330" w14:textId="77777777" w:rsidR="00A073DC" w:rsidRPr="00637B26" w:rsidRDefault="00A073DC"/>
    <w:p w14:paraId="74F00455" w14:textId="77777777" w:rsidR="00A073DC" w:rsidRPr="00637B26" w:rsidRDefault="00A073DC"/>
    <w:p w14:paraId="36E3204C" w14:textId="77777777" w:rsidR="00A073DC" w:rsidRPr="00637B26" w:rsidRDefault="00A073DC"/>
    <w:p w14:paraId="425AE158" w14:textId="77777777" w:rsidR="00A073DC" w:rsidRPr="00637B26" w:rsidRDefault="00A073DC"/>
    <w:p w14:paraId="3383CFBA" w14:textId="77777777" w:rsidR="00A073DC" w:rsidRDefault="00A073DC"/>
    <w:p w14:paraId="1BF7F54E" w14:textId="77777777" w:rsidR="00DC6FE8" w:rsidRDefault="00DC6FE8"/>
    <w:p w14:paraId="670D1A66" w14:textId="77777777" w:rsidR="00DC6FE8" w:rsidRDefault="00DC6FE8"/>
    <w:p w14:paraId="6842D9E5" w14:textId="77777777" w:rsidR="00DC6FE8" w:rsidRDefault="00DC6FE8"/>
    <w:p w14:paraId="1E62C99C" w14:textId="77777777" w:rsidR="00DC6FE8" w:rsidRDefault="00DC6FE8"/>
    <w:p w14:paraId="13205839" w14:textId="77777777" w:rsidR="00DC6FE8" w:rsidRDefault="00DC6FE8"/>
    <w:p w14:paraId="250F09C0" w14:textId="77777777" w:rsidR="00DC6FE8" w:rsidRDefault="00DC6FE8"/>
    <w:p w14:paraId="0D24AB00" w14:textId="77777777" w:rsidR="00DC6FE8" w:rsidRPr="00637B26" w:rsidRDefault="00DC6FE8"/>
    <w:p w14:paraId="62C4D57B" w14:textId="77777777" w:rsidR="00A073DC" w:rsidRPr="00637B26" w:rsidRDefault="00A073DC"/>
    <w:p w14:paraId="343EB164" w14:textId="77777777" w:rsidR="00A073DC" w:rsidRPr="00637B26" w:rsidRDefault="00A073DC"/>
    <w:p w14:paraId="64281DC5" w14:textId="77777777" w:rsidR="00A073DC" w:rsidRPr="00637B26" w:rsidRDefault="00A073DC" w:rsidP="004854D4">
      <w:pPr>
        <w:ind w:leftChars="2430" w:left="5103"/>
        <w:jc w:val="left"/>
      </w:pPr>
      <w:r w:rsidRPr="00637B26">
        <w:rPr>
          <w:rFonts w:hint="eastAsia"/>
        </w:rPr>
        <w:t xml:space="preserve">連絡担当者　　　　　　　　　　</w:t>
      </w:r>
    </w:p>
    <w:p w14:paraId="720B039A" w14:textId="77777777" w:rsidR="00A073DC" w:rsidRPr="00637B26" w:rsidRDefault="00A073DC" w:rsidP="004854D4">
      <w:pPr>
        <w:ind w:leftChars="2430" w:left="5103"/>
        <w:jc w:val="left"/>
      </w:pPr>
      <w:r w:rsidRPr="00637B26">
        <w:rPr>
          <w:rFonts w:hint="eastAsia"/>
        </w:rPr>
        <w:t xml:space="preserve">所属　　　　　　　　　　</w:t>
      </w:r>
    </w:p>
    <w:p w14:paraId="2B962082" w14:textId="77777777" w:rsidR="00A073DC" w:rsidRPr="00637B26" w:rsidRDefault="00A073DC" w:rsidP="004854D4">
      <w:pPr>
        <w:ind w:leftChars="2430" w:left="5103"/>
        <w:jc w:val="left"/>
      </w:pPr>
      <w:r w:rsidRPr="00637B26">
        <w:rPr>
          <w:rFonts w:hint="eastAsia"/>
        </w:rPr>
        <w:t xml:space="preserve">氏名　　　　　　　　　　</w:t>
      </w:r>
    </w:p>
    <w:p w14:paraId="3969F4EB" w14:textId="77777777" w:rsidR="00A073DC" w:rsidRPr="00637B26" w:rsidRDefault="00A073DC" w:rsidP="004854D4">
      <w:pPr>
        <w:ind w:leftChars="2430" w:left="5103"/>
        <w:jc w:val="left"/>
      </w:pPr>
      <w:r w:rsidRPr="00637B26">
        <w:t>TEL</w:t>
      </w:r>
      <w:r w:rsidRPr="00637B26">
        <w:rPr>
          <w:rFonts w:hint="eastAsia"/>
        </w:rPr>
        <w:t xml:space="preserve">　　　　　　　　　　</w:t>
      </w:r>
    </w:p>
    <w:p w14:paraId="7415B070" w14:textId="77777777" w:rsidR="00A073DC" w:rsidRPr="00637B26" w:rsidRDefault="00A073DC" w:rsidP="004854D4">
      <w:pPr>
        <w:ind w:leftChars="2430" w:left="5103"/>
        <w:jc w:val="left"/>
      </w:pPr>
      <w:r w:rsidRPr="00637B26">
        <w:t>E-mail</w:t>
      </w:r>
      <w:r w:rsidRPr="00637B26">
        <w:rPr>
          <w:rFonts w:hint="eastAsia"/>
        </w:rPr>
        <w:t xml:space="preserve">　　　　　　　　　</w:t>
      </w:r>
    </w:p>
    <w:sectPr w:rsidR="00A073DC" w:rsidRPr="00637B26" w:rsidSect="004854D4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8134" w14:textId="77777777" w:rsidR="009B4BF4" w:rsidRDefault="009B4BF4">
      <w:r>
        <w:separator/>
      </w:r>
    </w:p>
  </w:endnote>
  <w:endnote w:type="continuationSeparator" w:id="0">
    <w:p w14:paraId="728364B6" w14:textId="77777777" w:rsidR="009B4BF4" w:rsidRDefault="009B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C58A" w14:textId="77777777" w:rsidR="009B4BF4" w:rsidRDefault="009B4BF4">
      <w:r>
        <w:separator/>
      </w:r>
    </w:p>
  </w:footnote>
  <w:footnote w:type="continuationSeparator" w:id="0">
    <w:p w14:paraId="4AD7027A" w14:textId="77777777" w:rsidR="009B4BF4" w:rsidRDefault="009B4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923525">
    <w:abstractNumId w:val="9"/>
  </w:num>
  <w:num w:numId="2" w16cid:durableId="1459033432">
    <w:abstractNumId w:val="7"/>
  </w:num>
  <w:num w:numId="3" w16cid:durableId="360397923">
    <w:abstractNumId w:val="6"/>
  </w:num>
  <w:num w:numId="4" w16cid:durableId="1895193925">
    <w:abstractNumId w:val="5"/>
  </w:num>
  <w:num w:numId="5" w16cid:durableId="1602714364">
    <w:abstractNumId w:val="4"/>
  </w:num>
  <w:num w:numId="6" w16cid:durableId="1835756924">
    <w:abstractNumId w:val="8"/>
  </w:num>
  <w:num w:numId="7" w16cid:durableId="1825583096">
    <w:abstractNumId w:val="3"/>
  </w:num>
  <w:num w:numId="8" w16cid:durableId="5400002">
    <w:abstractNumId w:val="2"/>
  </w:num>
  <w:num w:numId="9" w16cid:durableId="56050738">
    <w:abstractNumId w:val="1"/>
  </w:num>
  <w:num w:numId="10" w16cid:durableId="11648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46"/>
    <w:rsid w:val="000B10A7"/>
    <w:rsid w:val="000B7DBC"/>
    <w:rsid w:val="001004AF"/>
    <w:rsid w:val="001B28CC"/>
    <w:rsid w:val="001B5D13"/>
    <w:rsid w:val="002B5071"/>
    <w:rsid w:val="0043731E"/>
    <w:rsid w:val="004854D4"/>
    <w:rsid w:val="00541CD3"/>
    <w:rsid w:val="00637B26"/>
    <w:rsid w:val="00707F54"/>
    <w:rsid w:val="00772E57"/>
    <w:rsid w:val="009B4BF4"/>
    <w:rsid w:val="00A0157C"/>
    <w:rsid w:val="00A073DC"/>
    <w:rsid w:val="00A548EB"/>
    <w:rsid w:val="00A62C27"/>
    <w:rsid w:val="00BD07C3"/>
    <w:rsid w:val="00C46954"/>
    <w:rsid w:val="00C81C41"/>
    <w:rsid w:val="00D753D5"/>
    <w:rsid w:val="00D75C46"/>
    <w:rsid w:val="00DC6FE8"/>
    <w:rsid w:val="00E7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120D71"/>
  <w14:defaultImageDpi w14:val="0"/>
  <w15:docId w15:val="{C0A07279-1F62-4B6D-B367-1A6B1CAD4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wner\Application%20Data\Microsoft\Templates\youshiki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youshiki.dot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PC22022</dc:creator>
  <cp:keywords/>
  <dc:description/>
  <cp:lastModifiedBy>pc28024</cp:lastModifiedBy>
  <cp:revision>6</cp:revision>
  <cp:lastPrinted>2026-06-04T02:24:00Z</cp:lastPrinted>
  <dcterms:created xsi:type="dcterms:W3CDTF">2026-05-29T00:14:00Z</dcterms:created>
  <dcterms:modified xsi:type="dcterms:W3CDTF">2026-06-04T02:24:00Z</dcterms:modified>
</cp:coreProperties>
</file>