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CB9A93" w14:textId="0DAC602E" w:rsidR="00706E24" w:rsidRDefault="00706E24" w:rsidP="00706E24">
      <w:pPr>
        <w:jc w:val="left"/>
      </w:pPr>
      <w:r>
        <w:rPr>
          <w:rFonts w:hint="eastAsia"/>
        </w:rPr>
        <w:t>様式第４号</w:t>
      </w:r>
    </w:p>
    <w:p w14:paraId="15091F73" w14:textId="77777777" w:rsidR="00706E24" w:rsidRDefault="00706E24">
      <w:pPr>
        <w:jc w:val="right"/>
      </w:pPr>
    </w:p>
    <w:p w14:paraId="2C9354EA" w14:textId="2BC8A0BF" w:rsidR="00A073DC" w:rsidRPr="00637B26" w:rsidRDefault="00DC6FE8">
      <w:pPr>
        <w:jc w:val="right"/>
      </w:pPr>
      <w:r>
        <w:rPr>
          <w:rFonts w:hint="eastAsia"/>
        </w:rPr>
        <w:t xml:space="preserve">令和　　</w:t>
      </w:r>
      <w:r w:rsidR="00A073DC" w:rsidRPr="00637B26">
        <w:rPr>
          <w:rFonts w:hint="eastAsia"/>
        </w:rPr>
        <w:t>年　　月　　日</w:t>
      </w:r>
    </w:p>
    <w:p w14:paraId="2B2D699A" w14:textId="77777777" w:rsidR="00A073DC" w:rsidRPr="00637B26" w:rsidRDefault="00A073DC"/>
    <w:p w14:paraId="0839158F" w14:textId="4A3BC9F0" w:rsidR="00A073DC" w:rsidRPr="00637B26" w:rsidRDefault="00A073DC">
      <w:r w:rsidRPr="00637B26">
        <w:rPr>
          <w:rFonts w:hint="eastAsia"/>
        </w:rPr>
        <w:t xml:space="preserve">茨城町長　</w:t>
      </w:r>
      <w:r w:rsidR="00DC6FE8">
        <w:rPr>
          <w:rFonts w:hint="eastAsia"/>
        </w:rPr>
        <w:t>小林　宣夫　殿</w:t>
      </w:r>
    </w:p>
    <w:p w14:paraId="10FCD5E9" w14:textId="77777777" w:rsidR="00A073DC" w:rsidRPr="00637B26" w:rsidRDefault="00A073DC"/>
    <w:p w14:paraId="4EA6FFA5" w14:textId="77777777" w:rsidR="00A073DC" w:rsidRPr="00637B26" w:rsidRDefault="00A073DC"/>
    <w:p w14:paraId="77AA3906" w14:textId="77777777" w:rsidR="00A073DC" w:rsidRPr="00637B26" w:rsidRDefault="00A073DC">
      <w:pPr>
        <w:jc w:val="right"/>
      </w:pPr>
      <w:r w:rsidRPr="00637B26">
        <w:rPr>
          <w:rFonts w:hint="eastAsia"/>
          <w:spacing w:val="425"/>
        </w:rPr>
        <w:t>住</w:t>
      </w:r>
      <w:r w:rsidRPr="00637B26">
        <w:rPr>
          <w:rFonts w:hint="eastAsia"/>
        </w:rPr>
        <w:t xml:space="preserve">所　　　　　　　　　　　　</w:t>
      </w:r>
    </w:p>
    <w:p w14:paraId="585AA472" w14:textId="77777777" w:rsidR="00A073DC" w:rsidRPr="00637B26" w:rsidRDefault="00A073DC">
      <w:pPr>
        <w:jc w:val="right"/>
      </w:pPr>
      <w:r w:rsidRPr="00637B26">
        <w:rPr>
          <w:rFonts w:hint="eastAsia"/>
        </w:rPr>
        <w:t xml:space="preserve">商号又は名称　　　　　　　　　　　　</w:t>
      </w:r>
    </w:p>
    <w:p w14:paraId="2863A0A0" w14:textId="3E7EAFFA" w:rsidR="00A073DC" w:rsidRPr="00637B26" w:rsidRDefault="00A073DC">
      <w:pPr>
        <w:jc w:val="right"/>
      </w:pPr>
      <w:r w:rsidRPr="00637B26">
        <w:rPr>
          <w:rFonts w:hint="eastAsia"/>
        </w:rPr>
        <w:t xml:space="preserve">代表者職氏名　　　　　　　　　　</w:t>
      </w:r>
      <w:r w:rsidR="00D75C46" w:rsidRPr="00637B26">
        <w:rPr>
          <w:rFonts w:hint="eastAsia"/>
        </w:rPr>
        <w:t xml:space="preserve">　</w:t>
      </w:r>
      <w:r w:rsidR="001B4442">
        <w:rPr>
          <w:rFonts w:hint="eastAsia"/>
        </w:rPr>
        <w:t xml:space="preserve">　</w:t>
      </w:r>
    </w:p>
    <w:p w14:paraId="05EAD3C0" w14:textId="77777777" w:rsidR="00952EBB" w:rsidRPr="00637B26" w:rsidRDefault="00952EBB"/>
    <w:p w14:paraId="2617635B" w14:textId="3D44C762" w:rsidR="00A073DC" w:rsidRPr="00637B26" w:rsidRDefault="001B4442" w:rsidP="00541CD3">
      <w:pPr>
        <w:jc w:val="center"/>
      </w:pPr>
      <w:r w:rsidRPr="00767295">
        <w:rPr>
          <w:rFonts w:hint="eastAsia"/>
        </w:rPr>
        <w:t>質問書</w:t>
      </w:r>
    </w:p>
    <w:p w14:paraId="69A4A781" w14:textId="77777777" w:rsidR="00A073DC" w:rsidRPr="00637B26" w:rsidRDefault="00A073DC"/>
    <w:p w14:paraId="7726D312" w14:textId="16B8A6E2" w:rsidR="001B4442" w:rsidRPr="001B4442" w:rsidRDefault="00A073DC">
      <w:r w:rsidRPr="00637B26">
        <w:rPr>
          <w:rFonts w:hint="eastAsia"/>
        </w:rPr>
        <w:t xml:space="preserve">　</w:t>
      </w:r>
      <w:r w:rsidR="001B4442">
        <w:rPr>
          <w:rFonts w:hint="eastAsia"/>
        </w:rPr>
        <w:t>「茨城町第７次総合計画・第４期総合戦略策定支援業務委託公募型プロポーザル(書類審査)実施要領」及び「茨城町第７次総合計画・第４期総合戦略策定支援業務委託仕様書」について、質問がありますので、提出します。</w:t>
      </w:r>
    </w:p>
    <w:p w14:paraId="1B7743E5" w14:textId="1767DA0D" w:rsidR="001B4442" w:rsidRDefault="001B4442"/>
    <w:p w14:paraId="4EC90B39" w14:textId="5EBBA0B5" w:rsidR="001B4442" w:rsidRDefault="001B4442">
      <w:r>
        <w:rPr>
          <w:rFonts w:hint="eastAsia"/>
        </w:rPr>
        <w:t>＜質問事項＞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704"/>
        <w:gridCol w:w="1985"/>
        <w:gridCol w:w="5805"/>
      </w:tblGrid>
      <w:tr w:rsidR="001B4442" w14:paraId="200E8DA8" w14:textId="77777777" w:rsidTr="001B4442">
        <w:trPr>
          <w:trHeight w:val="284"/>
        </w:trPr>
        <w:tc>
          <w:tcPr>
            <w:tcW w:w="704" w:type="dxa"/>
            <w:vAlign w:val="center"/>
          </w:tcPr>
          <w:p w14:paraId="6323F059" w14:textId="60B1A35C" w:rsidR="001B4442" w:rsidRDefault="001B4442" w:rsidP="001B4442">
            <w:pPr>
              <w:jc w:val="center"/>
            </w:pPr>
            <w:r>
              <w:rPr>
                <w:rFonts w:hint="eastAsia"/>
              </w:rPr>
              <w:t>番号</w:t>
            </w:r>
          </w:p>
        </w:tc>
        <w:tc>
          <w:tcPr>
            <w:tcW w:w="1985" w:type="dxa"/>
            <w:vAlign w:val="center"/>
          </w:tcPr>
          <w:p w14:paraId="74C87CCA" w14:textId="1788E4C6" w:rsidR="001B4442" w:rsidRDefault="001B4442" w:rsidP="001B4442">
            <w:pPr>
              <w:jc w:val="center"/>
            </w:pPr>
            <w:r>
              <w:rPr>
                <w:rFonts w:hint="eastAsia"/>
              </w:rPr>
              <w:t>資料名・ページ数</w:t>
            </w:r>
          </w:p>
        </w:tc>
        <w:tc>
          <w:tcPr>
            <w:tcW w:w="5805" w:type="dxa"/>
            <w:vAlign w:val="center"/>
          </w:tcPr>
          <w:p w14:paraId="4A685841" w14:textId="5B297692" w:rsidR="001B4442" w:rsidRDefault="001B4442" w:rsidP="001B4442">
            <w:pPr>
              <w:jc w:val="center"/>
            </w:pPr>
            <w:r>
              <w:rPr>
                <w:rFonts w:hint="eastAsia"/>
              </w:rPr>
              <w:t>質問内容</w:t>
            </w:r>
          </w:p>
        </w:tc>
      </w:tr>
      <w:tr w:rsidR="001B4442" w14:paraId="115AE78C" w14:textId="77777777" w:rsidTr="001B4442">
        <w:trPr>
          <w:trHeight w:val="907"/>
        </w:trPr>
        <w:tc>
          <w:tcPr>
            <w:tcW w:w="704" w:type="dxa"/>
            <w:vAlign w:val="center"/>
          </w:tcPr>
          <w:p w14:paraId="695D29EA" w14:textId="75D6C838" w:rsidR="001B4442" w:rsidRDefault="001B4442" w:rsidP="001B4442">
            <w:pPr>
              <w:jc w:val="center"/>
            </w:pPr>
            <w:r>
              <w:rPr>
                <w:rFonts w:hint="eastAsia"/>
              </w:rPr>
              <w:t>１</w:t>
            </w:r>
          </w:p>
        </w:tc>
        <w:tc>
          <w:tcPr>
            <w:tcW w:w="1985" w:type="dxa"/>
            <w:vAlign w:val="center"/>
          </w:tcPr>
          <w:p w14:paraId="361DE594" w14:textId="14037884" w:rsidR="00583F87" w:rsidRDefault="00583F87" w:rsidP="00583F87">
            <w:pPr>
              <w:jc w:val="center"/>
            </w:pPr>
          </w:p>
        </w:tc>
        <w:tc>
          <w:tcPr>
            <w:tcW w:w="5805" w:type="dxa"/>
            <w:vAlign w:val="center"/>
          </w:tcPr>
          <w:p w14:paraId="33FD2400" w14:textId="330DEE10" w:rsidR="001B4442" w:rsidRDefault="001B4442" w:rsidP="001B4442">
            <w:pPr>
              <w:jc w:val="center"/>
            </w:pPr>
          </w:p>
        </w:tc>
      </w:tr>
      <w:tr w:rsidR="001B4442" w14:paraId="02DB513C" w14:textId="77777777" w:rsidTr="001B4442">
        <w:trPr>
          <w:trHeight w:val="907"/>
        </w:trPr>
        <w:tc>
          <w:tcPr>
            <w:tcW w:w="704" w:type="dxa"/>
            <w:vAlign w:val="center"/>
          </w:tcPr>
          <w:p w14:paraId="6771ADA3" w14:textId="4BCC0CB2" w:rsidR="001B4442" w:rsidRDefault="001B4442" w:rsidP="001B4442">
            <w:pPr>
              <w:jc w:val="center"/>
            </w:pPr>
            <w:r>
              <w:rPr>
                <w:rFonts w:hint="eastAsia"/>
              </w:rPr>
              <w:t>２</w:t>
            </w:r>
          </w:p>
        </w:tc>
        <w:tc>
          <w:tcPr>
            <w:tcW w:w="1985" w:type="dxa"/>
            <w:vAlign w:val="center"/>
          </w:tcPr>
          <w:p w14:paraId="0F1F46DF" w14:textId="77777777" w:rsidR="001B4442" w:rsidRDefault="001B4442" w:rsidP="001B4442">
            <w:pPr>
              <w:jc w:val="center"/>
            </w:pPr>
          </w:p>
        </w:tc>
        <w:tc>
          <w:tcPr>
            <w:tcW w:w="5805" w:type="dxa"/>
            <w:vAlign w:val="center"/>
          </w:tcPr>
          <w:p w14:paraId="3DEE87C4" w14:textId="77777777" w:rsidR="001B4442" w:rsidRDefault="001B4442" w:rsidP="001B4442">
            <w:pPr>
              <w:jc w:val="center"/>
            </w:pPr>
          </w:p>
        </w:tc>
      </w:tr>
      <w:tr w:rsidR="001B4442" w14:paraId="4E9DD1EB" w14:textId="77777777" w:rsidTr="001B4442">
        <w:trPr>
          <w:trHeight w:val="907"/>
        </w:trPr>
        <w:tc>
          <w:tcPr>
            <w:tcW w:w="704" w:type="dxa"/>
            <w:vAlign w:val="center"/>
          </w:tcPr>
          <w:p w14:paraId="32C814E8" w14:textId="6E0FE858" w:rsidR="001B4442" w:rsidRDefault="001B4442" w:rsidP="001B4442">
            <w:pPr>
              <w:jc w:val="center"/>
            </w:pPr>
            <w:r>
              <w:rPr>
                <w:rFonts w:hint="eastAsia"/>
              </w:rPr>
              <w:t>３</w:t>
            </w:r>
          </w:p>
        </w:tc>
        <w:tc>
          <w:tcPr>
            <w:tcW w:w="1985" w:type="dxa"/>
            <w:vAlign w:val="center"/>
          </w:tcPr>
          <w:p w14:paraId="40D6E545" w14:textId="77777777" w:rsidR="001B4442" w:rsidRDefault="001B4442" w:rsidP="001B4442">
            <w:pPr>
              <w:jc w:val="center"/>
            </w:pPr>
          </w:p>
        </w:tc>
        <w:tc>
          <w:tcPr>
            <w:tcW w:w="5805" w:type="dxa"/>
            <w:vAlign w:val="center"/>
          </w:tcPr>
          <w:p w14:paraId="0F266282" w14:textId="77777777" w:rsidR="001B4442" w:rsidRDefault="001B4442" w:rsidP="001B4442">
            <w:pPr>
              <w:jc w:val="center"/>
            </w:pPr>
          </w:p>
        </w:tc>
      </w:tr>
      <w:tr w:rsidR="001B4442" w14:paraId="4AAD1009" w14:textId="77777777" w:rsidTr="001B4442">
        <w:trPr>
          <w:trHeight w:val="907"/>
        </w:trPr>
        <w:tc>
          <w:tcPr>
            <w:tcW w:w="704" w:type="dxa"/>
            <w:vAlign w:val="center"/>
          </w:tcPr>
          <w:p w14:paraId="178B0328" w14:textId="73517672" w:rsidR="001B4442" w:rsidRDefault="001B4442" w:rsidP="001B4442">
            <w:pPr>
              <w:jc w:val="center"/>
            </w:pPr>
            <w:r>
              <w:rPr>
                <w:rFonts w:hint="eastAsia"/>
              </w:rPr>
              <w:t>４</w:t>
            </w:r>
          </w:p>
        </w:tc>
        <w:tc>
          <w:tcPr>
            <w:tcW w:w="1985" w:type="dxa"/>
            <w:vAlign w:val="center"/>
          </w:tcPr>
          <w:p w14:paraId="4B04E6C1" w14:textId="77777777" w:rsidR="001B4442" w:rsidRDefault="001B4442" w:rsidP="001B4442">
            <w:pPr>
              <w:jc w:val="center"/>
            </w:pPr>
          </w:p>
        </w:tc>
        <w:tc>
          <w:tcPr>
            <w:tcW w:w="5805" w:type="dxa"/>
            <w:vAlign w:val="center"/>
          </w:tcPr>
          <w:p w14:paraId="1615500F" w14:textId="77777777" w:rsidR="001B4442" w:rsidRDefault="001B4442" w:rsidP="001B4442">
            <w:pPr>
              <w:jc w:val="center"/>
            </w:pPr>
          </w:p>
        </w:tc>
      </w:tr>
      <w:tr w:rsidR="001B4442" w14:paraId="3FE8DA3E" w14:textId="77777777" w:rsidTr="001B4442">
        <w:trPr>
          <w:trHeight w:val="907"/>
        </w:trPr>
        <w:tc>
          <w:tcPr>
            <w:tcW w:w="704" w:type="dxa"/>
            <w:vAlign w:val="center"/>
          </w:tcPr>
          <w:p w14:paraId="62FC4124" w14:textId="630944D4" w:rsidR="001B4442" w:rsidRDefault="001B4442" w:rsidP="001B4442">
            <w:pPr>
              <w:jc w:val="center"/>
            </w:pPr>
            <w:r>
              <w:rPr>
                <w:rFonts w:hint="eastAsia"/>
              </w:rPr>
              <w:t>５</w:t>
            </w:r>
          </w:p>
        </w:tc>
        <w:tc>
          <w:tcPr>
            <w:tcW w:w="1985" w:type="dxa"/>
            <w:vAlign w:val="center"/>
          </w:tcPr>
          <w:p w14:paraId="025BED28" w14:textId="77777777" w:rsidR="001B4442" w:rsidRDefault="001B4442" w:rsidP="001B4442">
            <w:pPr>
              <w:jc w:val="center"/>
            </w:pPr>
          </w:p>
        </w:tc>
        <w:tc>
          <w:tcPr>
            <w:tcW w:w="5805" w:type="dxa"/>
            <w:vAlign w:val="center"/>
          </w:tcPr>
          <w:p w14:paraId="1BA5BA4D" w14:textId="77777777" w:rsidR="001B4442" w:rsidRDefault="001B4442" w:rsidP="001B4442">
            <w:pPr>
              <w:jc w:val="center"/>
            </w:pPr>
          </w:p>
        </w:tc>
      </w:tr>
    </w:tbl>
    <w:p w14:paraId="3707019E" w14:textId="5D34736D" w:rsidR="00583F87" w:rsidRDefault="00583F87">
      <w:r>
        <w:rPr>
          <w:rFonts w:hint="eastAsia"/>
        </w:rPr>
        <w:t>※資料名は「実施要領」または「仕様書」で記載すること</w:t>
      </w:r>
      <w:r w:rsidR="0013780F">
        <w:rPr>
          <w:rFonts w:hint="eastAsia"/>
        </w:rPr>
        <w:t>。</w:t>
      </w:r>
    </w:p>
    <w:p w14:paraId="11DB7BE4" w14:textId="74ECCF73" w:rsidR="00952EBB" w:rsidRPr="00637B26" w:rsidRDefault="00583F87" w:rsidP="00583F87">
      <w:pPr>
        <w:rPr>
          <w:rFonts w:hint="eastAsia"/>
        </w:rPr>
      </w:pPr>
      <w:r>
        <w:rPr>
          <w:rFonts w:hint="eastAsia"/>
        </w:rPr>
        <w:t>※</w:t>
      </w:r>
      <w:r w:rsidR="001B4442">
        <w:rPr>
          <w:rFonts w:hint="eastAsia"/>
        </w:rPr>
        <w:t>原則として、まとめて質問すること。</w:t>
      </w:r>
    </w:p>
    <w:p w14:paraId="64281DC5" w14:textId="77777777" w:rsidR="00A073DC" w:rsidRPr="00637B26" w:rsidRDefault="00A073DC" w:rsidP="002D7F63">
      <w:pPr>
        <w:ind w:leftChars="2227" w:left="4677"/>
        <w:jc w:val="left"/>
      </w:pPr>
      <w:r w:rsidRPr="00637B26">
        <w:rPr>
          <w:rFonts w:hint="eastAsia"/>
        </w:rPr>
        <w:t xml:space="preserve">連絡担当者　　　　　　　　　　</w:t>
      </w:r>
    </w:p>
    <w:p w14:paraId="720B039A" w14:textId="77777777" w:rsidR="00A073DC" w:rsidRPr="00637B26" w:rsidRDefault="00A073DC" w:rsidP="002D7F63">
      <w:pPr>
        <w:ind w:leftChars="2227" w:left="4677"/>
        <w:jc w:val="left"/>
      </w:pPr>
      <w:r w:rsidRPr="00637B26">
        <w:rPr>
          <w:rFonts w:hint="eastAsia"/>
        </w:rPr>
        <w:t xml:space="preserve">所属　　　　　　　　　　</w:t>
      </w:r>
    </w:p>
    <w:p w14:paraId="2B962082" w14:textId="77777777" w:rsidR="00A073DC" w:rsidRPr="00637B26" w:rsidRDefault="00A073DC" w:rsidP="002D7F63">
      <w:pPr>
        <w:ind w:leftChars="2227" w:left="4677"/>
        <w:jc w:val="left"/>
      </w:pPr>
      <w:r w:rsidRPr="00637B26">
        <w:rPr>
          <w:rFonts w:hint="eastAsia"/>
        </w:rPr>
        <w:t xml:space="preserve">氏名　　　　　　　　　　</w:t>
      </w:r>
    </w:p>
    <w:p w14:paraId="30E59F1C" w14:textId="6037F164" w:rsidR="00A073DC" w:rsidRPr="00637B26" w:rsidRDefault="00A073DC" w:rsidP="002D7F63">
      <w:pPr>
        <w:ind w:leftChars="2227" w:left="4677"/>
        <w:jc w:val="left"/>
      </w:pPr>
      <w:r w:rsidRPr="00637B26">
        <w:t>TEL</w:t>
      </w:r>
      <w:r w:rsidRPr="00637B26">
        <w:rPr>
          <w:rFonts w:hint="eastAsia"/>
        </w:rPr>
        <w:t xml:space="preserve">　　　　　　　　　　</w:t>
      </w:r>
    </w:p>
    <w:p w14:paraId="7415B070" w14:textId="77777777" w:rsidR="00A073DC" w:rsidRPr="00637B26" w:rsidRDefault="00A073DC" w:rsidP="002D7F63">
      <w:pPr>
        <w:ind w:leftChars="2227" w:left="4677"/>
        <w:jc w:val="left"/>
      </w:pPr>
      <w:r w:rsidRPr="00637B26">
        <w:t>E-mail</w:t>
      </w:r>
      <w:r w:rsidRPr="00637B26">
        <w:rPr>
          <w:rFonts w:hint="eastAsia"/>
        </w:rPr>
        <w:t xml:space="preserve">　　　　　　　　　</w:t>
      </w:r>
    </w:p>
    <w:sectPr w:rsidR="00A073DC" w:rsidRPr="00637B26" w:rsidSect="002D7F63">
      <w:pgSz w:w="11906" w:h="16838" w:code="9"/>
      <w:pgMar w:top="1701" w:right="1701" w:bottom="1701" w:left="1701" w:header="284" w:footer="284" w:gutter="0"/>
      <w:cols w:space="425"/>
      <w:docGrid w:type="linesAndChars" w:linePitch="3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A2173A" w14:textId="77777777" w:rsidR="000B0650" w:rsidRDefault="000B0650">
      <w:r>
        <w:separator/>
      </w:r>
    </w:p>
  </w:endnote>
  <w:endnote w:type="continuationSeparator" w:id="0">
    <w:p w14:paraId="591F7D68" w14:textId="77777777" w:rsidR="000B0650" w:rsidRDefault="000B06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8717AE" w14:textId="77777777" w:rsidR="000B0650" w:rsidRDefault="000B0650">
      <w:r>
        <w:separator/>
      </w:r>
    </w:p>
  </w:footnote>
  <w:footnote w:type="continuationSeparator" w:id="0">
    <w:p w14:paraId="15F0FAF0" w14:textId="77777777" w:rsidR="000B0650" w:rsidRDefault="000B06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FF"/>
    <w:lvl w:ilvl="0">
      <w:start w:val="1"/>
      <w:numFmt w:val="decimal"/>
      <w:lvlText w:val="%1."/>
      <w:lvlJc w:val="left"/>
      <w:pPr>
        <w:tabs>
          <w:tab w:val="num" w:pos="2061"/>
        </w:tabs>
        <w:ind w:left="2061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FFFFFFFF"/>
    <w:lvl w:ilvl="0">
      <w:start w:val="1"/>
      <w:numFmt w:val="decimal"/>
      <w:lvlText w:val="%1."/>
      <w:lvlJc w:val="left"/>
      <w:pPr>
        <w:tabs>
          <w:tab w:val="num" w:pos="1636"/>
        </w:tabs>
        <w:ind w:left="1636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FFFFFFFF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FFFFFFFF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FFFFFFFF"/>
    <w:lvl w:ilvl="0">
      <w:start w:val="1"/>
      <w:numFmt w:val="bullet"/>
      <w:lvlText w:val=""/>
      <w:lvlJc w:val="left"/>
      <w:pPr>
        <w:tabs>
          <w:tab w:val="num" w:pos="2061"/>
        </w:tabs>
        <w:ind w:left="2061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FFFFFFFF"/>
    <w:lvl w:ilvl="0">
      <w:start w:val="1"/>
      <w:numFmt w:val="bullet"/>
      <w:lvlText w:val=""/>
      <w:lvlJc w:val="left"/>
      <w:pPr>
        <w:tabs>
          <w:tab w:val="num" w:pos="1636"/>
        </w:tabs>
        <w:ind w:left="1636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FFFFFFFF"/>
    <w:lvl w:ilvl="0">
      <w:start w:val="1"/>
      <w:numFmt w:val="bullet"/>
      <w:lvlText w:val=""/>
      <w:lvlJc w:val="left"/>
      <w:pPr>
        <w:tabs>
          <w:tab w:val="num" w:pos="1211"/>
        </w:tabs>
        <w:ind w:left="1211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FFFFFFFF"/>
    <w:lvl w:ilvl="0">
      <w:start w:val="1"/>
      <w:numFmt w:val="bullet"/>
      <w:lvlText w:val=""/>
      <w:lvlJc w:val="left"/>
      <w:pPr>
        <w:tabs>
          <w:tab w:val="num" w:pos="785"/>
        </w:tabs>
        <w:ind w:left="785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FFFFFFF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FFFFFFFF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86923525">
    <w:abstractNumId w:val="9"/>
  </w:num>
  <w:num w:numId="2" w16cid:durableId="1459033432">
    <w:abstractNumId w:val="7"/>
  </w:num>
  <w:num w:numId="3" w16cid:durableId="360397923">
    <w:abstractNumId w:val="6"/>
  </w:num>
  <w:num w:numId="4" w16cid:durableId="1895193925">
    <w:abstractNumId w:val="5"/>
  </w:num>
  <w:num w:numId="5" w16cid:durableId="1602714364">
    <w:abstractNumId w:val="4"/>
  </w:num>
  <w:num w:numId="6" w16cid:durableId="1835756924">
    <w:abstractNumId w:val="8"/>
  </w:num>
  <w:num w:numId="7" w16cid:durableId="1825583096">
    <w:abstractNumId w:val="3"/>
  </w:num>
  <w:num w:numId="8" w16cid:durableId="5400002">
    <w:abstractNumId w:val="2"/>
  </w:num>
  <w:num w:numId="9" w16cid:durableId="56050738">
    <w:abstractNumId w:val="1"/>
  </w:num>
  <w:num w:numId="10" w16cid:durableId="1164897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attachedTemplate r:id="rId1"/>
  <w:defaultTabStop w:val="851"/>
  <w:drawingGridHorizontalSpacing w:val="105"/>
  <w:drawingGridVerticalSpacing w:val="335"/>
  <w:displayHorizontalDrawingGridEvery w:val="0"/>
  <w:characterSpacingControl w:val="compressPunctuation"/>
  <w:strictFirstAndLastChars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5C46"/>
    <w:rsid w:val="000B0650"/>
    <w:rsid w:val="000B10A7"/>
    <w:rsid w:val="001004AF"/>
    <w:rsid w:val="0013780F"/>
    <w:rsid w:val="00152067"/>
    <w:rsid w:val="001B28CC"/>
    <w:rsid w:val="001B4442"/>
    <w:rsid w:val="0027202E"/>
    <w:rsid w:val="002B5071"/>
    <w:rsid w:val="002D7F63"/>
    <w:rsid w:val="00541CD3"/>
    <w:rsid w:val="00583F87"/>
    <w:rsid w:val="00637B26"/>
    <w:rsid w:val="00706E24"/>
    <w:rsid w:val="00707F54"/>
    <w:rsid w:val="00767295"/>
    <w:rsid w:val="00952EBB"/>
    <w:rsid w:val="00A0157C"/>
    <w:rsid w:val="00A073DC"/>
    <w:rsid w:val="00A62C27"/>
    <w:rsid w:val="00C42AFC"/>
    <w:rsid w:val="00C46954"/>
    <w:rsid w:val="00C81C41"/>
    <w:rsid w:val="00D22CA6"/>
    <w:rsid w:val="00D753D5"/>
    <w:rsid w:val="00D75C46"/>
    <w:rsid w:val="00DC6FE8"/>
    <w:rsid w:val="00E76065"/>
    <w:rsid w:val="00F73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9120D71"/>
  <w14:defaultImageDpi w14:val="0"/>
  <w15:docId w15:val="{C0A07279-1F62-4B6D-B367-1A6B1CAD4B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table of authorities" w:semiHidden="1" w:unhideWhenUsed="1"/>
    <w:lsdException w:name="List" w:semiHidden="1" w:unhideWhenUsed="1"/>
    <w:lsdException w:name="List Bullet" w:semiHidden="1" w:unhideWhenUsed="1"/>
    <w:lsdException w:name="Title" w:uiPriority="10" w:qFormat="1"/>
    <w:lsdException w:name="Default Paragraph Font" w:semiHidden="1" w:uiPriority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uiPriority="11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  <w:adjustRightInd w:val="0"/>
      <w:jc w:val="both"/>
    </w:pPr>
    <w:rPr>
      <w:rFonts w:ascii="ＭＳ 明朝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locked/>
    <w:rPr>
      <w:rFonts w:ascii="ＭＳ 明朝" w:cs="Times New Roman"/>
      <w:sz w:val="21"/>
    </w:rPr>
  </w:style>
  <w:style w:type="paragraph" w:styleId="a5">
    <w:name w:val="footer"/>
    <w:basedOn w:val="a"/>
    <w:link w:val="a6"/>
    <w:uiPriority w:val="99"/>
    <w:semiHidden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semiHidden/>
    <w:locked/>
    <w:rPr>
      <w:rFonts w:ascii="ＭＳ 明朝" w:cs="Times New Roman"/>
      <w:sz w:val="21"/>
    </w:rPr>
  </w:style>
  <w:style w:type="character" w:styleId="a7">
    <w:name w:val="page number"/>
    <w:basedOn w:val="a0"/>
    <w:uiPriority w:val="99"/>
    <w:semiHidden/>
    <w:rPr>
      <w:rFonts w:cs="Times New Roman"/>
    </w:rPr>
  </w:style>
  <w:style w:type="table" w:styleId="a8">
    <w:name w:val="Table Grid"/>
    <w:basedOn w:val="a1"/>
    <w:uiPriority w:val="39"/>
    <w:rsid w:val="001B44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Owner\Application%20Data\Microsoft\Templates\youshiki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youshiki.dot</Template>
  <TotalTime>3</TotalTime>
  <Pages>1</Pages>
  <Words>54</Words>
  <Characters>313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PC22022</dc:creator>
  <cp:keywords/>
  <dc:description/>
  <cp:lastModifiedBy>pc28024</cp:lastModifiedBy>
  <cp:revision>7</cp:revision>
  <dcterms:created xsi:type="dcterms:W3CDTF">2026-06-02T01:30:00Z</dcterms:created>
  <dcterms:modified xsi:type="dcterms:W3CDTF">2026-06-02T09:02:00Z</dcterms:modified>
</cp:coreProperties>
</file>